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1834E" w14:textId="77777777" w:rsidR="00295922" w:rsidRDefault="00295922" w:rsidP="002959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MELTON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fl.1403)</w:t>
      </w:r>
    </w:p>
    <w:p w14:paraId="7D971A21" w14:textId="77777777" w:rsidR="00295922" w:rsidRDefault="00295922" w:rsidP="002959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Fuller.</w:t>
      </w:r>
    </w:p>
    <w:p w14:paraId="28D2592E" w14:textId="77777777" w:rsidR="00295922" w:rsidRDefault="00295922" w:rsidP="002959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B3F07C" w14:textId="77777777" w:rsidR="00295922" w:rsidRDefault="00295922" w:rsidP="002959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1D966C" w14:textId="77777777" w:rsidR="00295922" w:rsidRDefault="00295922" w:rsidP="002959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Katherine(q.v.).</w:t>
      </w:r>
    </w:p>
    <w:p w14:paraId="7C206ABF" w14:textId="77777777" w:rsidR="00295922" w:rsidRDefault="00295922" w:rsidP="002959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(“Life and Death: A Study of the Wills and Testaments of Men and Women</w:t>
      </w:r>
    </w:p>
    <w:p w14:paraId="02AC2677" w14:textId="77777777" w:rsidR="00295922" w:rsidRDefault="00295922" w:rsidP="002959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p.52)</w:t>
      </w:r>
    </w:p>
    <w:p w14:paraId="214C4720" w14:textId="77777777" w:rsidR="00295922" w:rsidRDefault="00295922" w:rsidP="002959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514A55" w14:textId="77777777" w:rsidR="00295922" w:rsidRDefault="00295922" w:rsidP="002959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9D4FBB" w14:textId="77777777" w:rsidR="00295922" w:rsidRDefault="00295922" w:rsidP="002959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1403</w:t>
      </w:r>
      <w:r>
        <w:rPr>
          <w:rFonts w:ascii="Times New Roman" w:hAnsi="Times New Roman" w:cs="Times New Roman"/>
          <w:sz w:val="24"/>
          <w:szCs w:val="24"/>
        </w:rPr>
        <w:tab/>
        <w:t>He made his Will.   (ibid.)</w:t>
      </w:r>
    </w:p>
    <w:p w14:paraId="6908A341" w14:textId="77777777" w:rsidR="00295922" w:rsidRDefault="00295922" w:rsidP="002959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6BEB3A" w14:textId="77777777" w:rsidR="00295922" w:rsidRDefault="00295922" w:rsidP="002959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2BD827" w14:textId="77777777" w:rsidR="00295922" w:rsidRDefault="00295922" w:rsidP="002959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Executors:   Katherine(q.v.),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Coucher</w:t>
      </w:r>
      <w:proofErr w:type="spellEnd"/>
      <w:r>
        <w:rPr>
          <w:rFonts w:ascii="Times New Roman" w:hAnsi="Times New Roman" w:cs="Times New Roman"/>
          <w:sz w:val="24"/>
          <w:szCs w:val="24"/>
        </w:rPr>
        <w:t>, Rector of St. Mildred(q.v.) and Thomas</w:t>
      </w:r>
    </w:p>
    <w:p w14:paraId="1B101FF8" w14:textId="77777777" w:rsidR="00295922" w:rsidRDefault="00295922" w:rsidP="002959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Sheryngham</w:t>
      </w:r>
      <w:proofErr w:type="spellEnd"/>
      <w:r>
        <w:rPr>
          <w:rFonts w:ascii="Times New Roman" w:hAnsi="Times New Roman" w:cs="Times New Roman"/>
          <w:sz w:val="24"/>
          <w:szCs w:val="24"/>
        </w:rPr>
        <w:t>, chaplain(q.v.).   (ibid.)</w:t>
      </w:r>
    </w:p>
    <w:p w14:paraId="54A731BA" w14:textId="77777777" w:rsidR="00295922" w:rsidRDefault="00295922" w:rsidP="002959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2B9519" w14:textId="77777777" w:rsidR="00295922" w:rsidRDefault="00295922" w:rsidP="002959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03A277" w14:textId="77777777" w:rsidR="00295922" w:rsidRDefault="00295922" w:rsidP="002959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April 2021</w:t>
      </w:r>
    </w:p>
    <w:p w14:paraId="30BC112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AD7E0" w14:textId="77777777" w:rsidR="00295922" w:rsidRDefault="00295922" w:rsidP="009139A6">
      <w:r>
        <w:separator/>
      </w:r>
    </w:p>
  </w:endnote>
  <w:endnote w:type="continuationSeparator" w:id="0">
    <w:p w14:paraId="27580A54" w14:textId="77777777" w:rsidR="00295922" w:rsidRDefault="002959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C56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6652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1B7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A8EE9" w14:textId="77777777" w:rsidR="00295922" w:rsidRDefault="00295922" w:rsidP="009139A6">
      <w:r>
        <w:separator/>
      </w:r>
    </w:p>
  </w:footnote>
  <w:footnote w:type="continuationSeparator" w:id="0">
    <w:p w14:paraId="2657F254" w14:textId="77777777" w:rsidR="00295922" w:rsidRDefault="002959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11E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2BC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11CD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922"/>
    <w:rsid w:val="000666E0"/>
    <w:rsid w:val="002510B7"/>
    <w:rsid w:val="0029592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74E45"/>
  <w15:chartTrackingRefBased/>
  <w15:docId w15:val="{8E56B31F-B1D3-4283-866C-0652D88CF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2021-04-25T17:38:00Z</dcterms:created>
  <dcterms:modified xsi:type="dcterms:W3CDTF">2021-04-25T17:39:00Z</dcterms:modified>
</cp:coreProperties>
</file>